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D6D" w:rsidRPr="00A4083F" w:rsidRDefault="001E72D1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0D63B1" wp14:editId="3D9E81E5">
                <wp:simplePos x="0" y="0"/>
                <wp:positionH relativeFrom="column">
                  <wp:posOffset>206375</wp:posOffset>
                </wp:positionH>
                <wp:positionV relativeFrom="paragraph">
                  <wp:posOffset>6841490</wp:posOffset>
                </wp:positionV>
                <wp:extent cx="4907280" cy="0"/>
                <wp:effectExtent l="0" t="0" r="7620" b="12700"/>
                <wp:wrapNone/>
                <wp:docPr id="908003093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5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B7283F" id="Connecteur droit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5pt,538.7pt" to="402.65pt,53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" strokecolor="#0095ac" strokeweight=".5pt">
                <v:stroke joinstyle="miter"/>
              </v:line>
            </w:pict>
          </mc:Fallback>
        </mc:AlternateContent>
      </w: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0237E4" wp14:editId="74D1C0CD">
                <wp:simplePos x="0" y="0"/>
                <wp:positionH relativeFrom="column">
                  <wp:posOffset>12700</wp:posOffset>
                </wp:positionH>
                <wp:positionV relativeFrom="paragraph">
                  <wp:posOffset>6886616</wp:posOffset>
                </wp:positionV>
                <wp:extent cx="5312410" cy="406400"/>
                <wp:effectExtent l="0" t="0" r="8890" b="0"/>
                <wp:wrapNone/>
                <wp:docPr id="1023159165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241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6CC2" w:rsidRPr="001E72D1" w:rsidRDefault="008918DA" w:rsidP="00746CC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</w:pPr>
                            <w:r w:rsidRPr="001E72D1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 xml:space="preserve">Bury </w:t>
                            </w:r>
                            <w:proofErr w:type="gramStart"/>
                            <w:r w:rsidRPr="001E72D1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>SUP  Enseignement</w:t>
                            </w:r>
                            <w:proofErr w:type="gramEnd"/>
                            <w:r w:rsidRPr="001E72D1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 xml:space="preserve"> supérieur privé catholique sous contrat d’associatio</w:t>
                            </w:r>
                            <w:r w:rsidR="00801A7E" w:rsidRPr="001E72D1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>n</w:t>
                            </w:r>
                            <w:r w:rsidRPr="001E72D1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 xml:space="preserve"> avec l’</w:t>
                            </w:r>
                            <w:proofErr w:type="spellStart"/>
                            <w:r w:rsidRPr="001E72D1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>Etat</w:t>
                            </w:r>
                            <w:proofErr w:type="spellEnd"/>
                            <w:r w:rsidRPr="001E72D1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 xml:space="preserve"> / Ensemble Scolaire Mariste Bury-Rosaire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237E4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pt;margin-top:542.25pt;width:418.3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" filled="f" stroked="f" strokeweight=".5pt">
                <v:textbox inset="0,0,0,0">
                  <w:txbxContent>
                    <w:p w:rsidR="00746CC2" w:rsidRPr="001E72D1" w:rsidRDefault="008918DA" w:rsidP="00746CC2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</w:pPr>
                      <w:r w:rsidRPr="001E72D1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 xml:space="preserve">Bury </w:t>
                      </w:r>
                      <w:proofErr w:type="gramStart"/>
                      <w:r w:rsidRPr="001E72D1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>SUP  Enseignement</w:t>
                      </w:r>
                      <w:proofErr w:type="gramEnd"/>
                      <w:r w:rsidRPr="001E72D1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 xml:space="preserve"> supérieur privé catholique sous contrat d’associatio</w:t>
                      </w:r>
                      <w:r w:rsidR="00801A7E" w:rsidRPr="001E72D1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>n</w:t>
                      </w:r>
                      <w:r w:rsidRPr="001E72D1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 xml:space="preserve"> avec l’</w:t>
                      </w:r>
                      <w:proofErr w:type="spellStart"/>
                      <w:r w:rsidRPr="001E72D1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>Etat</w:t>
                      </w:r>
                      <w:proofErr w:type="spellEnd"/>
                      <w:r w:rsidRPr="001E72D1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 xml:space="preserve"> / Ensemble Scolaire Mariste Bury-Rosaire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AE7572" wp14:editId="5EDC6131">
                <wp:simplePos x="0" y="0"/>
                <wp:positionH relativeFrom="column">
                  <wp:posOffset>4374515</wp:posOffset>
                </wp:positionH>
                <wp:positionV relativeFrom="paragraph">
                  <wp:posOffset>5774731</wp:posOffset>
                </wp:positionV>
                <wp:extent cx="1541780" cy="132080"/>
                <wp:effectExtent l="6350" t="6350" r="1270" b="1270"/>
                <wp:wrapNone/>
                <wp:docPr id="853432470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1780" cy="132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6CC2" w:rsidRPr="000D219B" w:rsidRDefault="00746CC2" w:rsidP="00746CC2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13"/>
                                <w:szCs w:val="13"/>
                              </w:rPr>
                            </w:pPr>
                            <w:r w:rsidRPr="000D219B">
                              <w:rPr>
                                <w:rFonts w:ascii="Franklin Gothic Book" w:hAnsi="Franklin Gothic Book"/>
                                <w:color w:val="0095AC"/>
                                <w:sz w:val="13"/>
                                <w:szCs w:val="13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E7572" id="Zone de texte 7" o:spid="_x0000_s1027" type="#_x0000_t202" style="position:absolute;margin-left:344.45pt;margin-top:454.7pt;width:121.4pt;height:10.4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" filled="f" stroked="f" strokeweight=".5pt">
                <v:textbox inset="0,0,0,0">
                  <w:txbxContent>
                    <w:p w:rsidR="00746CC2" w:rsidRPr="000D219B" w:rsidRDefault="00746CC2" w:rsidP="00746CC2">
                      <w:pPr>
                        <w:rPr>
                          <w:rFonts w:ascii="Franklin Gothic Book" w:hAnsi="Franklin Gothic Book"/>
                          <w:color w:val="0095AC"/>
                          <w:sz w:val="13"/>
                          <w:szCs w:val="13"/>
                        </w:rPr>
                      </w:pPr>
                      <w:r w:rsidRPr="000D219B">
                        <w:rPr>
                          <w:rFonts w:ascii="Franklin Gothic Book" w:hAnsi="Franklin Gothic Book"/>
                          <w:color w:val="0095AC"/>
                          <w:sz w:val="13"/>
                          <w:szCs w:val="13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0D219B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0" distR="0" simplePos="0" relativeHeight="251673600" behindDoc="0" locked="0" layoutInCell="1" allowOverlap="1" wp14:anchorId="2DE9CD3A" wp14:editId="045B3E08">
            <wp:simplePos x="0" y="0"/>
            <wp:positionH relativeFrom="rightMargin">
              <wp:posOffset>-1118975</wp:posOffset>
            </wp:positionH>
            <wp:positionV relativeFrom="topMargin">
              <wp:posOffset>177800</wp:posOffset>
            </wp:positionV>
            <wp:extent cx="936000" cy="590400"/>
            <wp:effectExtent l="0" t="0" r="3810" b="0"/>
            <wp:wrapThrough wrapText="bothSides">
              <wp:wrapPolygon edited="0">
                <wp:start x="3810" y="0"/>
                <wp:lineTo x="293" y="7440"/>
                <wp:lineTo x="0" y="13485"/>
                <wp:lineTo x="0" y="20461"/>
                <wp:lineTo x="5569" y="20926"/>
                <wp:lineTo x="12602" y="20926"/>
                <wp:lineTo x="21395" y="18601"/>
                <wp:lineTo x="21395" y="5580"/>
                <wp:lineTo x="5275" y="0"/>
                <wp:lineTo x="3810" y="0"/>
              </wp:wrapPolygon>
            </wp:wrapThrough>
            <wp:docPr id="1203029599" name="Image 2" descr="Une image contenant Police, Graphique, text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029599" name="Image 2" descr="Une image contenant Police, Graphique, texte, graphisme&#10;&#10;Description générée automatiquemen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6C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97948" wp14:editId="7FFE88E2">
                <wp:simplePos x="0" y="0"/>
                <wp:positionH relativeFrom="column">
                  <wp:posOffset>6985</wp:posOffset>
                </wp:positionH>
                <wp:positionV relativeFrom="paragraph">
                  <wp:posOffset>1477645</wp:posOffset>
                </wp:positionV>
                <wp:extent cx="5312410" cy="2070100"/>
                <wp:effectExtent l="0" t="0" r="8890" b="0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2410" cy="207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0D219B" w:rsidRDefault="00A4083F" w:rsidP="00A4083F">
                            <w:pPr>
                              <w:jc w:val="center"/>
                              <w:rPr>
                                <w:rFonts w:ascii="Perpetua" w:hAnsi="Perpetua"/>
                                <w:color w:val="0095AC"/>
                                <w:sz w:val="80"/>
                                <w:szCs w:val="80"/>
                              </w:rPr>
                            </w:pPr>
                            <w:r w:rsidRPr="000D219B">
                              <w:rPr>
                                <w:rFonts w:ascii="Perpetua" w:hAnsi="Perpetua"/>
                                <w:color w:val="0095AC"/>
                                <w:sz w:val="80"/>
                                <w:szCs w:val="80"/>
                              </w:rPr>
                              <w:t>Titre</w:t>
                            </w:r>
                          </w:p>
                          <w:p w:rsidR="00A4083F" w:rsidRPr="000D219B" w:rsidRDefault="00A4083F" w:rsidP="00B77853">
                            <w:pPr>
                              <w:rPr>
                                <w:rFonts w:ascii="Perpetua" w:hAnsi="Perpetua"/>
                                <w:noProof/>
                                <w:color w:val="0095AC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97948" id="Zone de texte 1" o:spid="_x0000_s1028" type="#_x0000_t202" style="position:absolute;margin-left:.55pt;margin-top:116.35pt;width:418.3pt;height:1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" filled="f" stroked="f" strokeweight=".5pt">
                <v:textbox inset="0,0,0,0">
                  <w:txbxContent>
                    <w:p w:rsidR="00A4083F" w:rsidRPr="000D219B" w:rsidRDefault="00A4083F" w:rsidP="00A4083F">
                      <w:pPr>
                        <w:jc w:val="center"/>
                        <w:rPr>
                          <w:rFonts w:ascii="Perpetua" w:hAnsi="Perpetua"/>
                          <w:color w:val="0095AC"/>
                          <w:sz w:val="80"/>
                          <w:szCs w:val="80"/>
                        </w:rPr>
                      </w:pPr>
                      <w:r w:rsidRPr="000D219B">
                        <w:rPr>
                          <w:rFonts w:ascii="Perpetua" w:hAnsi="Perpetua"/>
                          <w:color w:val="0095AC"/>
                          <w:sz w:val="80"/>
                          <w:szCs w:val="80"/>
                        </w:rPr>
                        <w:t>Titre</w:t>
                      </w:r>
                    </w:p>
                    <w:p w:rsidR="00A4083F" w:rsidRPr="000D219B" w:rsidRDefault="00A4083F" w:rsidP="00B77853">
                      <w:pPr>
                        <w:rPr>
                          <w:rFonts w:ascii="Perpetua" w:hAnsi="Perpetua"/>
                          <w:noProof/>
                          <w:color w:val="0095AC"/>
                          <w:sz w:val="144"/>
                          <w:szCs w:val="1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27B79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D63C1D" wp14:editId="4FCD01AC">
                <wp:simplePos x="0" y="0"/>
                <wp:positionH relativeFrom="column">
                  <wp:posOffset>6522185</wp:posOffset>
                </wp:positionH>
                <wp:positionV relativeFrom="paragraph">
                  <wp:posOffset>9158199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527B79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527B79"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63C1D" id="_x0000_s1029" type="#_x0000_t202" style="position:absolute;margin-left:513.55pt;margin-top:721.1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" filled="f" stroked="f" strokeweight=".5pt">
                <v:textbox inset="0,0,0,0">
                  <w:txbxContent>
                    <w:p w:rsidR="00527B79" w:rsidRPr="00527B79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</w:pPr>
                      <w:r w:rsidRPr="00527B79"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EA572D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C5F4DC" wp14:editId="734F596F">
                <wp:simplePos x="0" y="0"/>
                <wp:positionH relativeFrom="column">
                  <wp:posOffset>1112704</wp:posOffset>
                </wp:positionH>
                <wp:positionV relativeFrom="paragraph">
                  <wp:posOffset>9825523</wp:posOffset>
                </wp:positionV>
                <wp:extent cx="5337672" cy="0"/>
                <wp:effectExtent l="0" t="0" r="9525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767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3B3700" id="Connecteur droit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6pt,773.65pt" to="507.9pt,77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" strokecolor="white [3212]" strokeweight=".5pt">
                <v:stroke joinstyle="miter"/>
              </v:lin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26FC66" wp14:editId="60AD9F4F">
                <wp:simplePos x="0" y="0"/>
                <wp:positionH relativeFrom="column">
                  <wp:posOffset>0</wp:posOffset>
                </wp:positionH>
                <wp:positionV relativeFrom="paragraph">
                  <wp:posOffset>9872345</wp:posOffset>
                </wp:positionV>
                <wp:extent cx="7557135" cy="406400"/>
                <wp:effectExtent l="0" t="0" r="0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135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EA572D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Ensemble Scolaire Mariste Bury-Rosaire / Enseignement privé sous contrat d’association avec l’</w:t>
                            </w:r>
                            <w:proofErr w:type="spellStart"/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Etat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6FC66" id="_x0000_s1030" type="#_x0000_t202" style="position:absolute;margin-left:0;margin-top:777.35pt;width:595.05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" filled="f" stroked="f" strokeweight=".5pt">
                <v:textbox inset="0,0,0,0">
                  <w:txbxContent>
                    <w:p w:rsidR="00A4083F" w:rsidRPr="00EA572D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Ensemble Scolaire Mariste Bury-Rosaire / Enseignement privé sous contrat d’association avec l’</w:t>
                      </w:r>
                      <w:proofErr w:type="spellStart"/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Etat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C573C2" wp14:editId="54F6E66A">
                <wp:simplePos x="0" y="0"/>
                <wp:positionH relativeFrom="column">
                  <wp:posOffset>228600</wp:posOffset>
                </wp:positionH>
                <wp:positionV relativeFrom="paragraph">
                  <wp:posOffset>-236855</wp:posOffset>
                </wp:positionV>
                <wp:extent cx="3390900" cy="317500"/>
                <wp:effectExtent l="0" t="0" r="0" b="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0D219B" w:rsidRDefault="00A4083F" w:rsidP="00A4083F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D219B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  <w:u w:val="single"/>
                              </w:rPr>
                              <w:t>UNITÉ PÉDAGOGIQUE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573C2" id="_x0000_s1031" type="#_x0000_t202" style="position:absolute;margin-left:18pt;margin-top:-18.65pt;width:267pt;height: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" filled="f" stroked="f" strokeweight=".5pt">
                <v:textbox inset="0,0,0,0">
                  <w:txbxContent>
                    <w:p w:rsidR="00A4083F" w:rsidRPr="000D219B" w:rsidRDefault="00A4083F" w:rsidP="00A4083F">
                      <w:pPr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  <w:u w:val="single"/>
                        </w:rPr>
                      </w:pPr>
                      <w:r w:rsidRPr="000D219B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  <w:u w:val="single"/>
                        </w:rPr>
                        <w:t>UNITÉ PÉDAGOGIQUE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7D6D" w:rsidRPr="00A4083F" w:rsidSect="001E5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391" w:h="11906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76E9" w:rsidRDefault="005D76E9" w:rsidP="003D60AF">
      <w:r>
        <w:separator/>
      </w:r>
    </w:p>
  </w:endnote>
  <w:endnote w:type="continuationSeparator" w:id="0">
    <w:p w:rsidR="005D76E9" w:rsidRDefault="005D76E9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76E9" w:rsidRDefault="005D76E9" w:rsidP="003D60AF">
      <w:r>
        <w:separator/>
      </w:r>
    </w:p>
  </w:footnote>
  <w:footnote w:type="continuationSeparator" w:id="0">
    <w:p w:rsidR="005D76E9" w:rsidRDefault="005D76E9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5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D1"/>
    <w:rsid w:val="000111D1"/>
    <w:rsid w:val="00085F02"/>
    <w:rsid w:val="000C0146"/>
    <w:rsid w:val="000D219B"/>
    <w:rsid w:val="00135BC8"/>
    <w:rsid w:val="001B7AE9"/>
    <w:rsid w:val="001E5906"/>
    <w:rsid w:val="001E72D1"/>
    <w:rsid w:val="00213FEF"/>
    <w:rsid w:val="002605AC"/>
    <w:rsid w:val="00261E1C"/>
    <w:rsid w:val="00300D2E"/>
    <w:rsid w:val="00315CF0"/>
    <w:rsid w:val="00351A60"/>
    <w:rsid w:val="00356294"/>
    <w:rsid w:val="003D60AF"/>
    <w:rsid w:val="003F4B3A"/>
    <w:rsid w:val="00445CBD"/>
    <w:rsid w:val="004828A3"/>
    <w:rsid w:val="004B1581"/>
    <w:rsid w:val="004C1DAD"/>
    <w:rsid w:val="004D5E2A"/>
    <w:rsid w:val="00514B4E"/>
    <w:rsid w:val="00524AC7"/>
    <w:rsid w:val="00527B79"/>
    <w:rsid w:val="005D76E9"/>
    <w:rsid w:val="005E1D28"/>
    <w:rsid w:val="00667E35"/>
    <w:rsid w:val="00714576"/>
    <w:rsid w:val="00744970"/>
    <w:rsid w:val="00746CC2"/>
    <w:rsid w:val="007A7245"/>
    <w:rsid w:val="00801A7E"/>
    <w:rsid w:val="008375F2"/>
    <w:rsid w:val="00850D56"/>
    <w:rsid w:val="00857D6D"/>
    <w:rsid w:val="008918DA"/>
    <w:rsid w:val="008E170D"/>
    <w:rsid w:val="009C7B45"/>
    <w:rsid w:val="009E4188"/>
    <w:rsid w:val="00A4083F"/>
    <w:rsid w:val="00AB3E2D"/>
    <w:rsid w:val="00B03A43"/>
    <w:rsid w:val="00B50EA3"/>
    <w:rsid w:val="00B968B7"/>
    <w:rsid w:val="00BD540E"/>
    <w:rsid w:val="00C15989"/>
    <w:rsid w:val="00C601C3"/>
    <w:rsid w:val="00C91EE6"/>
    <w:rsid w:val="00CD7194"/>
    <w:rsid w:val="00D00BC4"/>
    <w:rsid w:val="00E87A57"/>
    <w:rsid w:val="00E9406C"/>
    <w:rsid w:val="00EA572D"/>
    <w:rsid w:val="00EB49A3"/>
    <w:rsid w:val="00EF5D06"/>
    <w:rsid w:val="00F561A9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84B59"/>
  <w15:chartTrackingRefBased/>
  <w15:docId w15:val="{635D55CA-A6D6-E243-9BBF-79EEFC4A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6C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cuments/&#8226;%20LOGOS/BR_CHARTE_GRAPHIQUE_03_24/&#8226;%20MODELES%20MICROSOFT/AFFICHES_WORD/BURY_SUP/BSUP_MODELE_AFFICHE/BSUP_MODELE_FLYER-A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BSUP_MODELE_FLYER-A5.dotx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</cp:revision>
  <cp:lastPrinted>2024-01-25T14:19:00Z</cp:lastPrinted>
  <dcterms:created xsi:type="dcterms:W3CDTF">2025-03-14T09:15:00Z</dcterms:created>
  <dcterms:modified xsi:type="dcterms:W3CDTF">2025-03-14T09:16:00Z</dcterms:modified>
</cp:coreProperties>
</file>